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14451" w14:textId="1EC6F787" w:rsidR="00535962" w:rsidRPr="00F7167E" w:rsidRDefault="0016352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02702225" wp14:editId="580226CF">
                <wp:simplePos x="0" y="0"/>
                <wp:positionH relativeFrom="column">
                  <wp:posOffset>7077075</wp:posOffset>
                </wp:positionH>
                <wp:positionV relativeFrom="paragraph">
                  <wp:posOffset>-572135</wp:posOffset>
                </wp:positionV>
                <wp:extent cx="1878965" cy="701040"/>
                <wp:effectExtent l="0" t="0" r="2603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89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9084A3" w14:textId="5866A79C" w:rsidR="00840E00" w:rsidRPr="00535962" w:rsidRDefault="00836F07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EDESUR</w:t>
                                    </w:r>
                                    <w:r w:rsidR="00163521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XXX</w:t>
                                    </w:r>
                                    <w:r w:rsidR="00163521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XX</w:t>
                                    </w:r>
                                    <w:r w:rsidR="00163521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163521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8280F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454942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702225" id="Group 20" o:spid="_x0000_s1026" style="position:absolute;margin-left:557.25pt;margin-top:-45.05pt;width:147.95pt;height:55.2pt;z-index:25165619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9084A3" w14:textId="5866A79C" w:rsidR="00840E00" w:rsidRPr="00535962" w:rsidRDefault="00836F07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EDESUR</w:t>
                              </w:r>
                              <w:r w:rsidR="00163521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XXX</w:t>
                              </w:r>
                              <w:r w:rsidR="00163521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XX</w:t>
                              </w:r>
                              <w:r w:rsidR="00163521">
                                <w:rPr>
                                  <w:rStyle w:val="Style2"/>
                                </w:rPr>
                                <w:t>-202</w:t>
                              </w:r>
                              <w:r>
                                <w:rPr>
                                  <w:rStyle w:val="Style2"/>
                                </w:rPr>
                                <w:t>6</w:t>
                              </w:r>
                              <w:r w:rsidR="00163521">
                                <w:rPr>
                                  <w:rStyle w:val="Style2"/>
                                </w:rPr>
                                <w:t>-00</w:t>
                              </w:r>
                              <w:r w:rsidR="00B8280F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2454942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505A0C0" wp14:editId="6597A89E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E8C5F5B" wp14:editId="062C91F0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728BDF4" w14:textId="6837E336" w:rsidR="00BC61BD" w:rsidRPr="00BC61BD" w:rsidRDefault="0016352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6352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147EEF" wp14:editId="349D7143">
                                      <wp:extent cx="845820" cy="562548"/>
                                      <wp:effectExtent l="0" t="0" r="0" b="952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56254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C5F5B" id="Text Box 2" o:spid="_x0000_s1031" type="#_x0000_t202" style="position:absolute;margin-left:-37.2pt;margin-top:-26.35pt;width:81pt;height:84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V/XvGt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728BDF4" w14:textId="6837E336" w:rsidR="00BC61BD" w:rsidRPr="00BC61BD" w:rsidRDefault="00163521">
                          <w:pPr>
                            <w:rPr>
                              <w:lang w:val="en-US"/>
                            </w:rPr>
                          </w:pPr>
                          <w:r w:rsidRPr="0016352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147EEF" wp14:editId="349D7143">
                                <wp:extent cx="845820" cy="562548"/>
                                <wp:effectExtent l="0" t="0" r="0" b="952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5625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EA5AE9" wp14:editId="76E7642C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D5CEEA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A5AE9" id="Text Box 27" o:spid="_x0000_s1032" type="#_x0000_t202" style="position:absolute;margin-left:-29.35pt;margin-top:-40.2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CD5CEEA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6DE690AB" w14:textId="47112B0F" w:rsidR="00535962" w:rsidRPr="00535962" w:rsidRDefault="000B58C4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620387" wp14:editId="25FAF0D6">
                <wp:simplePos x="0" y="0"/>
                <wp:positionH relativeFrom="column">
                  <wp:posOffset>7515225</wp:posOffset>
                </wp:positionH>
                <wp:positionV relativeFrom="paragraph">
                  <wp:posOffset>7620</wp:posOffset>
                </wp:positionV>
                <wp:extent cx="1657985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98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25A5B8" w14:textId="23C3B903" w:rsidR="0026335F" w:rsidRPr="0026335F" w:rsidRDefault="00BA3D4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6-03-2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36F07">
                                  <w:rPr>
                                    <w:rStyle w:val="Style5"/>
                                    <w:lang w:val="es-DO"/>
                                  </w:rPr>
                                  <w:t>20 de marzo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20387" id="Text Box 12" o:spid="_x0000_s1033" type="#_x0000_t202" style="position:absolute;margin-left:591.75pt;margin-top:.6pt;width:130.5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" filled="f" stroked="f">
                <v:textbox>
                  <w:txbxContent>
                    <w:p w14:paraId="3325A5B8" w14:textId="23C3B903" w:rsidR="0026335F" w:rsidRPr="0026335F" w:rsidRDefault="00BA3D4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6-03-2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36F07">
                            <w:rPr>
                              <w:rStyle w:val="Style5"/>
                              <w:lang w:val="es-DO"/>
                            </w:rPr>
                            <w:t>20 de marzo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9A41E5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6E9FEF" wp14:editId="26F5F72B">
                <wp:simplePos x="0" y="0"/>
                <wp:positionH relativeFrom="column">
                  <wp:posOffset>2733675</wp:posOffset>
                </wp:positionH>
                <wp:positionV relativeFrom="paragraph">
                  <wp:posOffset>102870</wp:posOffset>
                </wp:positionV>
                <wp:extent cx="3429000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08952" w14:textId="353B0A57" w:rsidR="00163521" w:rsidRPr="002E1412" w:rsidRDefault="00BA3D4D" w:rsidP="00163521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63521">
                                  <w:rPr>
                                    <w:rStyle w:val="Style6"/>
                                  </w:rPr>
                                  <w:t xml:space="preserve">MINISTERIO DE INDUSTRIA, COMERCIO Y </w:t>
                                </w:r>
                                <w:r w:rsidR="004D7B58">
                                  <w:rPr>
                                    <w:rStyle w:val="Style6"/>
                                  </w:rPr>
                                  <w:t>MIPYMES (</w:t>
                                </w:r>
                                <w:r w:rsidR="00163521">
                                  <w:rPr>
                                    <w:rStyle w:val="Style6"/>
                                  </w:rPr>
                                  <w:t>MICM)</w:t>
                                </w:r>
                              </w:sdtContent>
                            </w:sdt>
                          </w:p>
                          <w:p w14:paraId="52B9EAE1" w14:textId="783801F8" w:rsidR="002E1412" w:rsidRPr="002E1412" w:rsidRDefault="002E141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E9FEF" id="Text Box 16" o:spid="_x0000_s1034" type="#_x0000_t202" style="position:absolute;margin-left:215.25pt;margin-top:8.1pt;width:270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" stroked="f">
                <v:textbox>
                  <w:txbxContent>
                    <w:p w14:paraId="17B08952" w14:textId="353B0A57" w:rsidR="00163521" w:rsidRPr="002E1412" w:rsidRDefault="00BA3D4D" w:rsidP="00163521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63521">
                            <w:rPr>
                              <w:rStyle w:val="Style6"/>
                            </w:rPr>
                            <w:t xml:space="preserve">MINISTERIO DE INDUSTRIA, COMERCIO Y </w:t>
                          </w:r>
                          <w:r w:rsidR="004D7B58">
                            <w:rPr>
                              <w:rStyle w:val="Style6"/>
                            </w:rPr>
                            <w:t>MIPYMES (</w:t>
                          </w:r>
                          <w:r w:rsidR="00163521">
                            <w:rPr>
                              <w:rStyle w:val="Style6"/>
                            </w:rPr>
                            <w:t>MICM)</w:t>
                          </w:r>
                        </w:sdtContent>
                      </w:sdt>
                    </w:p>
                    <w:p w14:paraId="52B9EAE1" w14:textId="783801F8" w:rsidR="002E1412" w:rsidRPr="002E1412" w:rsidRDefault="002E1412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48E7A2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F26156" wp14:editId="7A8D2011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2700CB" w14:textId="77777777" w:rsidR="00F7443C" w:rsidRPr="004767CC" w:rsidRDefault="00BA3D4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26156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062700CB" w14:textId="77777777" w:rsidR="00F7443C" w:rsidRPr="004767CC" w:rsidRDefault="00BA3D4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31427E3" wp14:editId="074ADEC0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51645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427E3" id="Text Box 13" o:spid="_x0000_s1036" type="#_x0000_t202" style="position:absolute;margin-left:627.6pt;margin-top:4.5pt;width:89pt;height:1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0251645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4EB00E7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668E6998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075D798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43DCA0DC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213EC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1542CCE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84D1BAF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547B282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A97DD4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F109B2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7B1DD18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41FC337C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034FF73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CC94C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1C75A524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6BE13A15" w14:textId="77777777" w:rsidTr="00822B7A">
        <w:trPr>
          <w:trHeight w:val="229"/>
          <w:jc w:val="center"/>
        </w:trPr>
        <w:tc>
          <w:tcPr>
            <w:tcW w:w="0" w:type="auto"/>
          </w:tcPr>
          <w:p w14:paraId="712BFE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3FE0FC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5532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2DFB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27BE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CC4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EA716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B231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D9D5BA" w14:textId="77777777" w:rsidTr="00822B7A">
        <w:trPr>
          <w:trHeight w:val="211"/>
          <w:jc w:val="center"/>
        </w:trPr>
        <w:tc>
          <w:tcPr>
            <w:tcW w:w="0" w:type="auto"/>
          </w:tcPr>
          <w:p w14:paraId="3A7E3A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79273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86E9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53ACB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9F81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131CB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E5A14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0BEE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F332CAD" w14:textId="77777777" w:rsidTr="00822B7A">
        <w:trPr>
          <w:trHeight w:val="229"/>
          <w:jc w:val="center"/>
        </w:trPr>
        <w:tc>
          <w:tcPr>
            <w:tcW w:w="0" w:type="auto"/>
          </w:tcPr>
          <w:p w14:paraId="4DE91C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2FD3B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F137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92D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5BC717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95AD3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C786D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3103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D3DC091" w14:textId="77777777" w:rsidTr="00822B7A">
        <w:trPr>
          <w:trHeight w:val="229"/>
          <w:jc w:val="center"/>
        </w:trPr>
        <w:tc>
          <w:tcPr>
            <w:tcW w:w="0" w:type="auto"/>
          </w:tcPr>
          <w:p w14:paraId="7945C47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48FA8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64046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AE0CD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D3E1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1B958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E75BD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0231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2ED059F" w14:textId="77777777" w:rsidTr="00822B7A">
        <w:trPr>
          <w:trHeight w:val="229"/>
          <w:jc w:val="center"/>
        </w:trPr>
        <w:tc>
          <w:tcPr>
            <w:tcW w:w="0" w:type="auto"/>
          </w:tcPr>
          <w:p w14:paraId="551169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1A38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0FBA9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1989C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AC06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06EE2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8F235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EF408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0A9918" w14:textId="77777777" w:rsidTr="00822B7A">
        <w:trPr>
          <w:trHeight w:val="229"/>
          <w:jc w:val="center"/>
        </w:trPr>
        <w:tc>
          <w:tcPr>
            <w:tcW w:w="0" w:type="auto"/>
          </w:tcPr>
          <w:p w14:paraId="79FD69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9B890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89059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B56A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EC80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A7082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44D91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149E6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8B3F4B" w14:textId="77777777" w:rsidTr="00822B7A">
        <w:trPr>
          <w:trHeight w:val="229"/>
          <w:jc w:val="center"/>
        </w:trPr>
        <w:tc>
          <w:tcPr>
            <w:tcW w:w="0" w:type="auto"/>
          </w:tcPr>
          <w:p w14:paraId="60A025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ADAF6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259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CCFB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3DF7BA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F96A5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14F94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F42D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4831AB8" w14:textId="77777777" w:rsidTr="00822B7A">
        <w:trPr>
          <w:trHeight w:val="211"/>
          <w:jc w:val="center"/>
        </w:trPr>
        <w:tc>
          <w:tcPr>
            <w:tcW w:w="0" w:type="auto"/>
          </w:tcPr>
          <w:p w14:paraId="6707EA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5B64A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6149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83E83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145A9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7C1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534B3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1E8A1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6859995" w14:textId="77777777" w:rsidTr="00822B7A">
        <w:trPr>
          <w:trHeight w:val="229"/>
          <w:jc w:val="center"/>
        </w:trPr>
        <w:tc>
          <w:tcPr>
            <w:tcW w:w="0" w:type="auto"/>
          </w:tcPr>
          <w:p w14:paraId="04A4C5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03CBC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51B05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8BE59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96CB0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9A9F3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7E4ED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7779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126A126" w14:textId="77777777" w:rsidTr="00822B7A">
        <w:trPr>
          <w:trHeight w:val="229"/>
          <w:jc w:val="center"/>
        </w:trPr>
        <w:tc>
          <w:tcPr>
            <w:tcW w:w="0" w:type="auto"/>
          </w:tcPr>
          <w:p w14:paraId="3E61A7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36E0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B793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39A10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884E0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C9D95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7A84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B31D0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2011A2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F56156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480D1C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CFCE80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7D5E56D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736717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EAAAEE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B285A" w14:textId="77777777" w:rsidR="00BA3D4D" w:rsidRDefault="00BA3D4D" w:rsidP="001007E7">
      <w:pPr>
        <w:spacing w:after="0" w:line="240" w:lineRule="auto"/>
      </w:pPr>
      <w:r>
        <w:separator/>
      </w:r>
    </w:p>
  </w:endnote>
  <w:endnote w:type="continuationSeparator" w:id="0">
    <w:p w14:paraId="1ED08311" w14:textId="77777777" w:rsidR="00BA3D4D" w:rsidRDefault="00BA3D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481BA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030649" wp14:editId="11151549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CF605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03064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37CF605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0DE412C" wp14:editId="197722E8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06A84D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8737E0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0DE412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5606A84D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8737E0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2A1AA7D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A82E3BE" wp14:editId="5A67B21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F16693B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49CFE4E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2045C" w14:textId="77777777" w:rsidR="00BA3D4D" w:rsidRDefault="00BA3D4D" w:rsidP="001007E7">
      <w:pPr>
        <w:spacing w:after="0" w:line="240" w:lineRule="auto"/>
      </w:pPr>
      <w:r>
        <w:separator/>
      </w:r>
    </w:p>
  </w:footnote>
  <w:footnote w:type="continuationSeparator" w:id="0">
    <w:p w14:paraId="0C4B2253" w14:textId="77777777" w:rsidR="00BA3D4D" w:rsidRDefault="00BA3D4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262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0B58C4"/>
    <w:rsid w:val="001007E7"/>
    <w:rsid w:val="001020C0"/>
    <w:rsid w:val="00123B8D"/>
    <w:rsid w:val="001341C6"/>
    <w:rsid w:val="001550BB"/>
    <w:rsid w:val="00157600"/>
    <w:rsid w:val="00163521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76ABA"/>
    <w:rsid w:val="004C4743"/>
    <w:rsid w:val="004D7B58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660A9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36F07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8280F"/>
    <w:rsid w:val="00B97B51"/>
    <w:rsid w:val="00BA3D4D"/>
    <w:rsid w:val="00BC1D0C"/>
    <w:rsid w:val="00BC61BD"/>
    <w:rsid w:val="00BD1A76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24CD5"/>
    <w:rsid w:val="00E81276"/>
    <w:rsid w:val="00E92492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9C722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8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Pamela Leonela Soriano Azcona</cp:lastModifiedBy>
  <cp:revision>14</cp:revision>
  <cp:lastPrinted>2011-03-04T19:05:00Z</cp:lastPrinted>
  <dcterms:created xsi:type="dcterms:W3CDTF">2014-01-02T13:42:00Z</dcterms:created>
  <dcterms:modified xsi:type="dcterms:W3CDTF">2026-03-12T18:14:00Z</dcterms:modified>
</cp:coreProperties>
</file>